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C9" w:rsidRDefault="00667FC9">
      <w:pPr>
        <w:shd w:val="clear" w:color="auto" w:fill="FFFFFF"/>
        <w:spacing w:line="212" w:lineRule="exact"/>
        <w:ind w:left="7452" w:right="1080"/>
      </w:pPr>
      <w:bookmarkStart w:id="0" w:name="_GoBack"/>
      <w:bookmarkEnd w:id="0"/>
      <w:r>
        <w:rPr>
          <w:spacing w:val="-6"/>
        </w:rPr>
        <w:t xml:space="preserve">Приложение к Порядку предоставления лицом, поступающим на работу, на должность руководителя муниципального учреждения Лахденпохского </w:t>
      </w:r>
      <w:r>
        <w:rPr>
          <w:spacing w:val="-7"/>
        </w:rPr>
        <w:t xml:space="preserve">муниципального района, а также руководителям муниципальных учреждений </w:t>
      </w:r>
      <w:r>
        <w:rPr>
          <w:spacing w:val="-6"/>
        </w:rPr>
        <w:t xml:space="preserve">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</w:t>
      </w:r>
      <w:r>
        <w:t>несовершеннолетних детей</w:t>
      </w:r>
    </w:p>
    <w:p w:rsidR="00667FC9" w:rsidRDefault="00667FC9">
      <w:pPr>
        <w:shd w:val="clear" w:color="auto" w:fill="FFFFFF"/>
        <w:spacing w:before="473" w:line="257" w:lineRule="exact"/>
        <w:ind w:right="54"/>
        <w:jc w:val="center"/>
      </w:pPr>
      <w:r>
        <w:rPr>
          <w:sz w:val="22"/>
          <w:szCs w:val="22"/>
        </w:rPr>
        <w:t>СВЕДЕНИЯ</w:t>
      </w:r>
    </w:p>
    <w:p w:rsidR="00667FC9" w:rsidRDefault="00667FC9">
      <w:pPr>
        <w:shd w:val="clear" w:color="auto" w:fill="FFFFFF"/>
        <w:spacing w:line="257" w:lineRule="exact"/>
        <w:ind w:right="54"/>
        <w:jc w:val="center"/>
      </w:pPr>
      <w:r>
        <w:rPr>
          <w:sz w:val="22"/>
          <w:szCs w:val="22"/>
        </w:rPr>
        <w:t>о доходах за отчетный период с 1 января 2014 по 31 декабря 2014 года, об имуществе и обязательствах</w:t>
      </w:r>
    </w:p>
    <w:p w:rsidR="00667FC9" w:rsidRDefault="00667FC9">
      <w:pPr>
        <w:shd w:val="clear" w:color="auto" w:fill="FFFFFF"/>
        <w:spacing w:line="257" w:lineRule="exact"/>
        <w:ind w:right="54"/>
        <w:jc w:val="center"/>
      </w:pPr>
      <w:r>
        <w:rPr>
          <w:sz w:val="22"/>
          <w:szCs w:val="22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667FC9" w:rsidRDefault="00667FC9">
      <w:pPr>
        <w:shd w:val="clear" w:color="auto" w:fill="FFFFFF"/>
        <w:spacing w:line="257" w:lineRule="exact"/>
        <w:ind w:right="54"/>
        <w:jc w:val="center"/>
      </w:pPr>
      <w:r>
        <w:rPr>
          <w:sz w:val="22"/>
          <w:szCs w:val="22"/>
        </w:rPr>
        <w:t>учреждений Лахденпохского муниципального района</w:t>
      </w:r>
    </w:p>
    <w:p w:rsidR="00667FC9" w:rsidRDefault="00667FC9">
      <w:pPr>
        <w:spacing w:after="261" w:line="1" w:lineRule="exact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0"/>
        <w:gridCol w:w="1454"/>
        <w:gridCol w:w="1314"/>
        <w:gridCol w:w="1503"/>
        <w:gridCol w:w="1067"/>
        <w:gridCol w:w="1575"/>
        <w:gridCol w:w="1076"/>
        <w:gridCol w:w="1557"/>
        <w:gridCol w:w="1076"/>
        <w:gridCol w:w="1296"/>
      </w:tblGrid>
      <w:tr w:rsidR="00667FC9" w:rsidRPr="007D16B6">
        <w:trPr>
          <w:trHeight w:hRule="exact" w:val="788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Фамилия, имя,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отчество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муниципального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служащего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ind w:left="216"/>
            </w:pPr>
            <w:r w:rsidRPr="007D16B6">
              <w:rPr>
                <w:sz w:val="22"/>
                <w:szCs w:val="22"/>
              </w:rPr>
              <w:t>&lt;1&gt;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firstLine="90"/>
            </w:pPr>
            <w:r>
              <w:rPr>
                <w:sz w:val="22"/>
                <w:szCs w:val="22"/>
              </w:rPr>
              <w:t>Должность муниципаль</w:t>
            </w:r>
            <w:r>
              <w:rPr>
                <w:sz w:val="22"/>
                <w:szCs w:val="22"/>
              </w:rPr>
              <w:softHyphen/>
              <w:t>ного служа</w:t>
            </w:r>
            <w:r>
              <w:rPr>
                <w:sz w:val="22"/>
                <w:szCs w:val="22"/>
              </w:rPr>
              <w:softHyphen/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Деклариро</w:t>
            </w:r>
            <w:r>
              <w:rPr>
                <w:sz w:val="22"/>
                <w:szCs w:val="22"/>
              </w:rPr>
              <w:softHyphen/>
              <w:t>ванный годовой доход за 2014 год (рублей)</w:t>
            </w:r>
          </w:p>
        </w:tc>
        <w:tc>
          <w:tcPr>
            <w:tcW w:w="52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left="149"/>
            </w:pPr>
            <w:r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ind w:left="149"/>
            </w:pPr>
            <w:r>
              <w:rPr>
                <w:sz w:val="22"/>
                <w:szCs w:val="22"/>
              </w:rPr>
              <w:t>транспортных средств, принадлежащих на праве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ind w:left="149"/>
            </w:pPr>
            <w:r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61" w:lineRule="exact"/>
              <w:jc w:val="center"/>
            </w:pPr>
            <w:r>
              <w:rPr>
                <w:sz w:val="22"/>
                <w:szCs w:val="22"/>
              </w:rPr>
              <w:t>Перечень объектов недвижимого</w:t>
            </w:r>
          </w:p>
          <w:p w:rsidR="00667FC9" w:rsidRPr="007D16B6" w:rsidRDefault="00667FC9">
            <w:pPr>
              <w:shd w:val="clear" w:color="auto" w:fill="FFFFFF"/>
              <w:spacing w:line="261" w:lineRule="exact"/>
              <w:jc w:val="center"/>
            </w:pPr>
            <w:r>
              <w:rPr>
                <w:sz w:val="22"/>
                <w:szCs w:val="22"/>
              </w:rPr>
              <w:t>имущества, находящегося в</w:t>
            </w:r>
          </w:p>
          <w:p w:rsidR="00667FC9" w:rsidRPr="007D16B6" w:rsidRDefault="00667FC9">
            <w:pPr>
              <w:shd w:val="clear" w:color="auto" w:fill="FFFFFF"/>
              <w:spacing w:line="261" w:lineRule="exact"/>
              <w:jc w:val="center"/>
            </w:pPr>
            <w:r>
              <w:rPr>
                <w:sz w:val="22"/>
                <w:szCs w:val="22"/>
              </w:rPr>
              <w:t>пользовании</w:t>
            </w:r>
          </w:p>
        </w:tc>
      </w:tr>
      <w:tr w:rsidR="00667FC9" w:rsidRPr="007D16B6">
        <w:trPr>
          <w:trHeight w:hRule="exact" w:val="26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/>
          <w:p w:rsidR="00667FC9" w:rsidRPr="007D16B6" w:rsidRDefault="00667FC9"/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/>
          <w:p w:rsidR="00667FC9" w:rsidRPr="007D16B6" w:rsidRDefault="00667FC9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/>
          <w:p w:rsidR="00667FC9" w:rsidRPr="007D16B6" w:rsidRDefault="00667FC9"/>
        </w:tc>
        <w:tc>
          <w:tcPr>
            <w:tcW w:w="4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311"/>
            </w:pPr>
            <w:r>
              <w:rPr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2"/>
                <w:sz w:val="22"/>
                <w:szCs w:val="22"/>
              </w:rPr>
              <w:t>Транспо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ртные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средст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ва (вид,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марка)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left="131" w:right="140"/>
              <w:jc w:val="center"/>
            </w:pPr>
            <w:r>
              <w:rPr>
                <w:sz w:val="22"/>
                <w:szCs w:val="22"/>
              </w:rPr>
              <w:t>Вид объек</w:t>
            </w:r>
            <w:r>
              <w:rPr>
                <w:sz w:val="22"/>
                <w:szCs w:val="22"/>
              </w:rPr>
              <w:softHyphen/>
              <w:t>тов недви</w:t>
            </w:r>
            <w:r>
              <w:rPr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left="122" w:right="122"/>
              <w:jc w:val="center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right="27"/>
              <w:jc w:val="center"/>
            </w:pPr>
            <w:r>
              <w:rPr>
                <w:sz w:val="22"/>
                <w:szCs w:val="22"/>
              </w:rPr>
              <w:t>Страна рас</w:t>
            </w:r>
            <w:r>
              <w:rPr>
                <w:sz w:val="22"/>
                <w:szCs w:val="22"/>
              </w:rPr>
              <w:softHyphen/>
              <w:t>положения</w:t>
            </w:r>
          </w:p>
        </w:tc>
      </w:tr>
      <w:tr w:rsidR="00667FC9" w:rsidRPr="007D16B6">
        <w:trPr>
          <w:trHeight w:hRule="exact" w:val="129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/>
          <w:p w:rsidR="00667FC9" w:rsidRPr="007D16B6" w:rsidRDefault="00667FC9"/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/>
          <w:p w:rsidR="00667FC9" w:rsidRPr="007D16B6" w:rsidRDefault="00667FC9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/>
          <w:p w:rsidR="00667FC9" w:rsidRPr="007D16B6" w:rsidRDefault="00667FC9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объектов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</w:pPr>
            <w:r>
              <w:rPr>
                <w:spacing w:val="-1"/>
                <w:sz w:val="22"/>
                <w:szCs w:val="22"/>
              </w:rPr>
              <w:t>недвижимого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имущества</w:t>
            </w:r>
          </w:p>
          <w:p w:rsidR="00667FC9" w:rsidRPr="007D16B6" w:rsidRDefault="00667FC9">
            <w:pPr>
              <w:shd w:val="clear" w:color="auto" w:fill="FFFFFF"/>
              <w:spacing w:line="257" w:lineRule="exact"/>
            </w:pPr>
            <w:r w:rsidRPr="007D16B6">
              <w:rPr>
                <w:sz w:val="22"/>
                <w:szCs w:val="22"/>
              </w:rPr>
              <w:t>&lt;3&gt;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left="122" w:right="122" w:firstLine="72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  <w:r w:rsidRPr="007D16B6">
              <w:rPr>
                <w:sz w:val="22"/>
                <w:szCs w:val="22"/>
              </w:rPr>
              <w:t>&lt;4&gt;</w:t>
            </w: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  <w:p w:rsidR="00667FC9" w:rsidRPr="007D16B6" w:rsidRDefault="00667FC9">
            <w:pPr>
              <w:shd w:val="clear" w:color="auto" w:fill="FFFFFF"/>
              <w:spacing w:line="252" w:lineRule="exact"/>
              <w:jc w:val="center"/>
            </w:pPr>
          </w:p>
        </w:tc>
      </w:tr>
      <w:tr w:rsidR="00667FC9" w:rsidRPr="007D16B6">
        <w:trPr>
          <w:trHeight w:hRule="exact" w:val="75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57" w:lineRule="exact"/>
              <w:ind w:left="342" w:right="315"/>
            </w:pPr>
            <w:r>
              <w:rPr>
                <w:sz w:val="22"/>
                <w:szCs w:val="22"/>
              </w:rPr>
              <w:t>Гончар Наталья Васильевна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176"/>
            </w:pPr>
            <w:r>
              <w:rPr>
                <w:sz w:val="22"/>
                <w:szCs w:val="22"/>
              </w:rPr>
              <w:t>И.о. директора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36"/>
            </w:pPr>
            <w:r>
              <w:rPr>
                <w:spacing w:val="-1"/>
                <w:sz w:val="22"/>
                <w:szCs w:val="22"/>
              </w:rPr>
              <w:t>258571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Квартира (1/4)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43 кв.м.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Россия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Нисан Альмера 2005 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43,0 кв.м.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667FC9" w:rsidRPr="007D16B6" w:rsidTr="001973AC">
        <w:trPr>
          <w:trHeight w:hRule="exact" w:val="101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5"/>
            </w:pPr>
          </w:p>
          <w:p w:rsidR="00667FC9" w:rsidRPr="007D16B6" w:rsidRDefault="00667FC9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286539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Квартира (1/4)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43 кв.м.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Россия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ВАЗ 2109 1992 г. Автоприцеп АА 5098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 xml:space="preserve">      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>43,0 кв.м.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  <w:r>
              <w:t xml:space="preserve">      Россия</w:t>
            </w:r>
          </w:p>
        </w:tc>
      </w:tr>
      <w:tr w:rsidR="00667FC9" w:rsidRPr="007D16B6">
        <w:trPr>
          <w:trHeight w:hRule="exact" w:val="527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66" w:lineRule="exact"/>
            </w:pPr>
            <w:r>
              <w:rPr>
                <w:sz w:val="22"/>
                <w:szCs w:val="22"/>
              </w:rPr>
              <w:t>несовершеннолетние дети (сын):</w:t>
            </w:r>
          </w:p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66" w:lineRule="exact"/>
            </w:pPr>
          </w:p>
          <w:p w:rsidR="00667FC9" w:rsidRPr="007D16B6" w:rsidRDefault="00667FC9">
            <w:pPr>
              <w:shd w:val="clear" w:color="auto" w:fill="FFFFFF"/>
              <w:spacing w:line="266" w:lineRule="exact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486"/>
            </w:pPr>
            <w:r w:rsidRPr="007D16B6">
              <w:rPr>
                <w:sz w:val="22"/>
                <w:szCs w:val="22"/>
              </w:rPr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 w:rsidP="001973AC">
            <w:pPr>
              <w:shd w:val="clear" w:color="auto" w:fill="FFFFFF"/>
            </w:pPr>
            <w:r>
              <w:t>Квартира (1/4)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 w:rsidP="001973AC">
            <w:pPr>
              <w:shd w:val="clear" w:color="auto" w:fill="FFFFFF"/>
            </w:pPr>
            <w:r>
              <w:t>43 кв.м.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 w:rsidP="001973AC">
            <w:pPr>
              <w:shd w:val="clear" w:color="auto" w:fill="FFFFFF"/>
            </w:pPr>
            <w:r>
              <w:t>Россия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43,0 кв.м.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667FC9" w:rsidRPr="007D16B6">
        <w:trPr>
          <w:trHeight w:hRule="exact" w:val="54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spacing w:line="266" w:lineRule="exact"/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486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603"/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ind w:left="383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FC9" w:rsidRPr="007D16B6" w:rsidRDefault="00667FC9">
            <w:pPr>
              <w:shd w:val="clear" w:color="auto" w:fill="FFFFFF"/>
              <w:jc w:val="center"/>
            </w:pPr>
          </w:p>
        </w:tc>
      </w:tr>
    </w:tbl>
    <w:p w:rsidR="00667FC9" w:rsidRDefault="00667FC9">
      <w:pPr>
        <w:shd w:val="clear" w:color="auto" w:fill="FFFFFF"/>
        <w:tabs>
          <w:tab w:val="left" w:pos="1296"/>
        </w:tabs>
        <w:spacing w:before="248" w:line="252" w:lineRule="exact"/>
        <w:ind w:left="851"/>
      </w:pPr>
      <w:r>
        <w:rPr>
          <w:spacing w:val="-6"/>
          <w:sz w:val="22"/>
          <w:szCs w:val="22"/>
        </w:rPr>
        <w:t>&lt;1&gt;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667FC9" w:rsidRDefault="00667FC9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4"/>
          <w:sz w:val="22"/>
          <w:szCs w:val="22"/>
        </w:rPr>
        <w:t>&lt;2&gt;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указывается только должность муниципального служащего</w:t>
      </w:r>
    </w:p>
    <w:p w:rsidR="00667FC9" w:rsidRDefault="00667FC9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6"/>
          <w:sz w:val="22"/>
          <w:szCs w:val="22"/>
        </w:rPr>
        <w:t>&lt;3&gt;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например, жилой дом, земельный участок, квартира и т.д.</w:t>
      </w:r>
    </w:p>
    <w:p w:rsidR="00667FC9" w:rsidRDefault="00667FC9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6"/>
          <w:sz w:val="22"/>
          <w:szCs w:val="22"/>
        </w:rPr>
        <w:t>&lt;4&gt;</w:t>
      </w:r>
      <w:r>
        <w:rPr>
          <w:rFonts w:ascii="Arial"/>
          <w:sz w:val="22"/>
          <w:szCs w:val="22"/>
        </w:rPr>
        <w:tab/>
      </w:r>
      <w:r>
        <w:rPr>
          <w:sz w:val="22"/>
          <w:szCs w:val="22"/>
        </w:rPr>
        <w:t>Россия или иная страна (государство)</w:t>
      </w:r>
    </w:p>
    <w:p w:rsidR="00667FC9" w:rsidRDefault="00667FC9">
      <w:pPr>
        <w:shd w:val="clear" w:color="auto" w:fill="FFFFFF"/>
        <w:ind w:left="9540"/>
      </w:pPr>
    </w:p>
    <w:sectPr w:rsidR="00667FC9" w:rsidSect="00916740">
      <w:type w:val="continuous"/>
      <w:pgSz w:w="16834" w:h="11909" w:orient="landscape"/>
      <w:pgMar w:top="560" w:right="956" w:bottom="360" w:left="95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4F"/>
    <w:rsid w:val="0001670A"/>
    <w:rsid w:val="001973AC"/>
    <w:rsid w:val="003B353A"/>
    <w:rsid w:val="003D258D"/>
    <w:rsid w:val="00667FC9"/>
    <w:rsid w:val="007D16B6"/>
    <w:rsid w:val="00874AEE"/>
    <w:rsid w:val="008B4C4F"/>
    <w:rsid w:val="00916740"/>
    <w:rsid w:val="00A86249"/>
    <w:rsid w:val="00BC4069"/>
    <w:rsid w:val="00C0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740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283</Words>
  <Characters>1617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5</cp:revision>
  <dcterms:created xsi:type="dcterms:W3CDTF">2014-05-15T11:37:00Z</dcterms:created>
  <dcterms:modified xsi:type="dcterms:W3CDTF">2015-05-13T11:23:00Z</dcterms:modified>
</cp:coreProperties>
</file>